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1E55B" w14:textId="77777777" w:rsidR="004715EF" w:rsidRPr="00071EDD" w:rsidRDefault="00071EDD">
      <w:pPr>
        <w:rPr>
          <w:rFonts w:ascii="Arial" w:hAnsi="Arial" w:cs="Arial"/>
          <w:b/>
          <w:sz w:val="28"/>
          <w:szCs w:val="28"/>
        </w:rPr>
      </w:pPr>
      <w:r w:rsidRPr="00071EDD">
        <w:rPr>
          <w:rFonts w:ascii="Arial" w:hAnsi="Arial" w:cs="Arial"/>
          <w:b/>
          <w:sz w:val="28"/>
          <w:szCs w:val="28"/>
        </w:rPr>
        <w:t>Erklärung zu</w:t>
      </w:r>
      <w:r w:rsidR="003A30E3">
        <w:rPr>
          <w:rFonts w:ascii="Arial" w:hAnsi="Arial" w:cs="Arial"/>
          <w:b/>
          <w:sz w:val="28"/>
          <w:szCs w:val="28"/>
        </w:rPr>
        <w:t xml:space="preserve"> </w:t>
      </w:r>
      <w:r w:rsidR="00F14381">
        <w:rPr>
          <w:rFonts w:ascii="Arial" w:hAnsi="Arial" w:cs="Arial"/>
          <w:b/>
          <w:sz w:val="28"/>
          <w:szCs w:val="28"/>
        </w:rPr>
        <w:t>Qualitätssicherungsmaßnahmen</w:t>
      </w:r>
      <w:r w:rsidR="00EB74E0">
        <w:rPr>
          <w:rStyle w:val="Funotenzeichen"/>
          <w:rFonts w:ascii="Arial" w:hAnsi="Arial" w:cs="Arial"/>
          <w:b/>
          <w:sz w:val="28"/>
          <w:szCs w:val="28"/>
        </w:rPr>
        <w:footnoteReference w:id="1"/>
      </w:r>
    </w:p>
    <w:p w14:paraId="683FF8BA" w14:textId="50BA0AF6" w:rsidR="00454E9F" w:rsidRPr="00454E9F" w:rsidRDefault="00492C92" w:rsidP="00454E9F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  </w:t>
      </w:r>
    </w:p>
    <w:p w14:paraId="7935EB7B" w14:textId="77777777" w:rsidR="00071EDD" w:rsidRDefault="00071EDD" w:rsidP="0008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3" w:hanging="993"/>
        <w:rPr>
          <w:rFonts w:ascii="Arial" w:hAnsi="Arial" w:cs="Arial"/>
          <w:sz w:val="18"/>
          <w:szCs w:val="18"/>
        </w:rPr>
      </w:pPr>
      <w:r w:rsidRPr="00071EDD">
        <w:rPr>
          <w:rFonts w:ascii="Arial" w:hAnsi="Arial" w:cs="Arial"/>
          <w:sz w:val="18"/>
          <w:szCs w:val="18"/>
        </w:rPr>
        <w:t>Hinweis:</w:t>
      </w:r>
      <w:r>
        <w:rPr>
          <w:rFonts w:ascii="Arial" w:hAnsi="Arial" w:cs="Arial"/>
        </w:rPr>
        <w:tab/>
      </w:r>
      <w:r w:rsidRPr="00071EDD">
        <w:rPr>
          <w:rFonts w:ascii="Arial" w:hAnsi="Arial" w:cs="Arial"/>
          <w:sz w:val="18"/>
          <w:szCs w:val="18"/>
        </w:rPr>
        <w:t xml:space="preserve">Diese Erklärung ist von Einzelbewerbern, ALLEN Mitgliedern einer Bewerbergemeinschaft und </w:t>
      </w:r>
      <w:r w:rsidR="00071093">
        <w:rPr>
          <w:rFonts w:ascii="Arial" w:hAnsi="Arial" w:cs="Arial"/>
          <w:sz w:val="18"/>
          <w:szCs w:val="18"/>
        </w:rPr>
        <w:t xml:space="preserve">auf Verlangen von </w:t>
      </w:r>
      <w:r w:rsidRPr="00071EDD">
        <w:rPr>
          <w:rFonts w:ascii="Arial" w:hAnsi="Arial" w:cs="Arial"/>
          <w:sz w:val="18"/>
          <w:szCs w:val="18"/>
        </w:rPr>
        <w:t>ALLEN Nachunternehmern auszufüllen und zu unterschreiben. Wir</w:t>
      </w:r>
      <w:r w:rsidR="00071093">
        <w:rPr>
          <w:rFonts w:ascii="Arial" w:hAnsi="Arial" w:cs="Arial"/>
          <w:sz w:val="18"/>
          <w:szCs w:val="18"/>
        </w:rPr>
        <w:t>d</w:t>
      </w:r>
      <w:r w:rsidRPr="00071EDD">
        <w:rPr>
          <w:rFonts w:ascii="Arial" w:hAnsi="Arial" w:cs="Arial"/>
          <w:sz w:val="18"/>
          <w:szCs w:val="18"/>
        </w:rPr>
        <w:t xml:space="preserve"> das Formular nicht ausgefüllt und beigelegt, kann dies zum Ausschluss Ihres Teilnahmeantrags führen.</w:t>
      </w:r>
      <w:r w:rsidR="00F14381">
        <w:rPr>
          <w:rFonts w:ascii="Arial" w:hAnsi="Arial" w:cs="Arial"/>
          <w:sz w:val="18"/>
          <w:szCs w:val="18"/>
        </w:rPr>
        <w:t xml:space="preserve"> </w:t>
      </w:r>
      <w:r w:rsidR="00084319" w:rsidRPr="00084319">
        <w:rPr>
          <w:rFonts w:ascii="Arial" w:hAnsi="Arial" w:cs="Arial"/>
          <w:sz w:val="18"/>
          <w:szCs w:val="18"/>
        </w:rPr>
        <w:t>Evtl. vorhandene Zertifikate sind dieser Erklärung als Anlage bei</w:t>
      </w:r>
      <w:r w:rsidR="00084319">
        <w:rPr>
          <w:rFonts w:ascii="Arial" w:hAnsi="Arial" w:cs="Arial"/>
          <w:sz w:val="18"/>
          <w:szCs w:val="18"/>
        </w:rPr>
        <w:t>zufügen</w:t>
      </w:r>
      <w:r w:rsidR="00084319" w:rsidRPr="00084319">
        <w:rPr>
          <w:rFonts w:ascii="Arial" w:hAnsi="Arial" w:cs="Arial"/>
          <w:sz w:val="18"/>
          <w:szCs w:val="18"/>
        </w:rPr>
        <w:t>.</w:t>
      </w:r>
    </w:p>
    <w:p w14:paraId="2497CDD0" w14:textId="77777777" w:rsidR="00F14381" w:rsidRDefault="00084319" w:rsidP="009D43C0">
      <w:pPr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ab/>
      </w:r>
    </w:p>
    <w:p w14:paraId="6EBF6F6A" w14:textId="36EF97EC" w:rsidR="00F14381" w:rsidRDefault="00F14381" w:rsidP="009D43C0">
      <w:pPr>
        <w:rPr>
          <w:rFonts w:ascii="Arial" w:hAnsi="Arial" w:cs="Arial"/>
        </w:rPr>
      </w:pPr>
      <w:r>
        <w:rPr>
          <w:rFonts w:ascii="Arial" w:hAnsi="Arial" w:cs="Arial"/>
        </w:rPr>
        <w:t>Beschreibung der vorhandenen und praktizierten Maßnahme zur Sicherung der Qualität</w:t>
      </w:r>
      <w:r w:rsidR="009C7459">
        <w:rPr>
          <w:rFonts w:ascii="Arial" w:hAnsi="Arial" w:cs="Arial"/>
        </w:rPr>
        <w:t xml:space="preserve"> </w:t>
      </w:r>
      <w:r w:rsidR="006A409F">
        <w:rPr>
          <w:rFonts w:ascii="Arial" w:hAnsi="Arial" w:cs="Arial"/>
        </w:rPr>
        <w:t>im Rahmen</w:t>
      </w:r>
      <w:r>
        <w:rPr>
          <w:rFonts w:ascii="Arial" w:hAnsi="Arial" w:cs="Arial"/>
        </w:rPr>
        <w:t xml:space="preserve"> des Qualitätsmanagements</w:t>
      </w:r>
      <w:r w:rsidR="00084319">
        <w:rPr>
          <w:rFonts w:ascii="Arial" w:hAnsi="Arial" w:cs="Arial"/>
        </w:rPr>
        <w:t>:</w:t>
      </w:r>
    </w:p>
    <w:tbl>
      <w:tblPr>
        <w:tblStyle w:val="Tabellenraster"/>
        <w:tblW w:w="9322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369"/>
        <w:gridCol w:w="5953"/>
      </w:tblGrid>
      <w:tr w:rsidR="00084319" w:rsidRPr="0071260F" w14:paraId="09F742CE" w14:textId="77777777" w:rsidTr="00E52898">
        <w:trPr>
          <w:trHeight w:val="144"/>
        </w:trPr>
        <w:tc>
          <w:tcPr>
            <w:tcW w:w="3369" w:type="dxa"/>
            <w:shd w:val="clear" w:color="auto" w:fill="D9D9D9" w:themeFill="background1" w:themeFillShade="D9"/>
          </w:tcPr>
          <w:p w14:paraId="412220F5" w14:textId="77777777" w:rsidR="00084319" w:rsidRDefault="00E52898" w:rsidP="00CB69E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Bezeichnung der Qualitätssicherungsmaßnahme</w:t>
            </w:r>
          </w:p>
        </w:tc>
        <w:tc>
          <w:tcPr>
            <w:tcW w:w="5953" w:type="dxa"/>
            <w:shd w:val="clear" w:color="auto" w:fill="D9D9D9" w:themeFill="background1" w:themeFillShade="D9"/>
          </w:tcPr>
          <w:p w14:paraId="55571CC3" w14:textId="77777777" w:rsidR="00084319" w:rsidRDefault="00084319" w:rsidP="00CB69E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Beschreibung</w:t>
            </w:r>
          </w:p>
        </w:tc>
      </w:tr>
      <w:tr w:rsidR="00084319" w:rsidRPr="0071260F" w14:paraId="16269428" w14:textId="77777777" w:rsidTr="00E52898">
        <w:trPr>
          <w:trHeight w:val="340"/>
        </w:trPr>
        <w:permStart w:id="263406746" w:edGrp="everyone" w:displacedByCustomXml="next"/>
        <w:sdt>
          <w:sdtPr>
            <w:rPr>
              <w:rFonts w:ascii="Arial" w:hAnsi="Arial" w:cs="Arial"/>
              <w:b/>
              <w:sz w:val="18"/>
              <w:szCs w:val="18"/>
            </w:rPr>
            <w:id w:val="1003934999"/>
          </w:sdtPr>
          <w:sdtEndPr/>
          <w:sdtContent>
            <w:tc>
              <w:tcPr>
                <w:tcW w:w="3369" w:type="dxa"/>
              </w:tcPr>
              <w:p w14:paraId="6DCA83C4" w14:textId="77777777" w:rsidR="00706A1C" w:rsidRDefault="00492C92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4F6D21">
                  <w:rPr>
                    <w:rStyle w:val="Platzhaltertext"/>
                  </w:rPr>
                  <w:t>Klicken Sie hier, um Text einzugeben.</w:t>
                </w:r>
              </w:p>
              <w:p w14:paraId="0D2DF97B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37C8A027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26B4C20D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F8523F1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31C0CFBC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4CEE2A73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7DF5EBC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F422DC8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28E3498B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328924F3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25B54BE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14CEEE65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19C4559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431D4B10" w14:textId="77777777" w:rsidR="00084319" w:rsidRPr="0071260F" w:rsidRDefault="00084319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</w:tc>
          </w:sdtContent>
        </w:sdt>
        <w:permEnd w:id="263406746" w:displacedByCustomXml="prev"/>
        <w:permStart w:id="797145977" w:edGrp="everyone" w:displacedByCustomXml="next"/>
        <w:sdt>
          <w:sdtPr>
            <w:rPr>
              <w:rFonts w:ascii="Arial" w:hAnsi="Arial" w:cs="Arial"/>
              <w:b/>
              <w:sz w:val="18"/>
              <w:szCs w:val="18"/>
            </w:rPr>
            <w:id w:val="2119017429"/>
          </w:sdtPr>
          <w:sdtEndPr/>
          <w:sdtContent>
            <w:tc>
              <w:tcPr>
                <w:tcW w:w="5953" w:type="dxa"/>
              </w:tcPr>
              <w:p w14:paraId="55D57596" w14:textId="77777777" w:rsidR="00706A1C" w:rsidRDefault="00492C92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4F6D21">
                  <w:rPr>
                    <w:rStyle w:val="Platzhaltertext"/>
                  </w:rPr>
                  <w:t>Klicken Sie hier, um Text einzugeben.</w:t>
                </w:r>
              </w:p>
              <w:p w14:paraId="790CCDFC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B473C39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6DE4453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47F01A77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13419E0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26D18DA1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0331881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33FDD7C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420C8F8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08CAB3A7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35AD42C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2E8A9944" w14:textId="77777777" w:rsidR="00084319" w:rsidRPr="0071260F" w:rsidRDefault="00084319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</w:tc>
          </w:sdtContent>
        </w:sdt>
        <w:permEnd w:id="797145977" w:displacedByCustomXml="prev"/>
      </w:tr>
    </w:tbl>
    <w:p w14:paraId="610E7CD3" w14:textId="77777777" w:rsidR="0068629C" w:rsidRDefault="0068629C" w:rsidP="00F14381">
      <w:pPr>
        <w:rPr>
          <w:rFonts w:ascii="Arial" w:hAnsi="Arial" w:cs="Arial"/>
        </w:rPr>
      </w:pPr>
    </w:p>
    <w:p w14:paraId="03D790A2" w14:textId="77777777" w:rsidR="00F14381" w:rsidRDefault="00F14381" w:rsidP="00F14381">
      <w:pPr>
        <w:rPr>
          <w:rFonts w:ascii="Arial" w:hAnsi="Arial" w:cs="Arial"/>
        </w:rPr>
      </w:pPr>
      <w:r>
        <w:rPr>
          <w:rFonts w:ascii="Arial" w:hAnsi="Arial" w:cs="Arial"/>
        </w:rPr>
        <w:t>Ich erkläre / wir erklären mit dieser Unterschrift, dass ich / wir über ein Qualitätssicherungsmanagement verfügen.</w:t>
      </w:r>
      <w:r w:rsidR="00084319">
        <w:rPr>
          <w:rFonts w:ascii="Arial" w:hAnsi="Arial" w:cs="Arial"/>
        </w:rPr>
        <w:t xml:space="preserve"> </w:t>
      </w:r>
    </w:p>
    <w:p w14:paraId="7FD4527E" w14:textId="77777777" w:rsidR="004124D7" w:rsidRDefault="004124D7" w:rsidP="009D43C0">
      <w:pPr>
        <w:rPr>
          <w:rFonts w:ascii="Arial" w:hAnsi="Arial" w:cs="Arial"/>
        </w:rPr>
      </w:pPr>
    </w:p>
    <w:p w14:paraId="0F6D9C18" w14:textId="77777777" w:rsidR="004124D7" w:rsidRDefault="004124D7" w:rsidP="009D43C0">
      <w:pPr>
        <w:rPr>
          <w:rFonts w:ascii="Arial" w:hAnsi="Arial" w:cs="Arial"/>
        </w:rPr>
      </w:pPr>
    </w:p>
    <w:p w14:paraId="7B0A02FB" w14:textId="77777777" w:rsidR="003A30E3" w:rsidRDefault="00574E0D" w:rsidP="009D43C0">
      <w:pPr>
        <w:rPr>
          <w:rFonts w:ascii="Arial" w:hAnsi="Arial" w:cs="Arial"/>
        </w:rPr>
      </w:pPr>
      <w:r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215536" wp14:editId="7BCEE689">
                <wp:simplePos x="0" y="0"/>
                <wp:positionH relativeFrom="column">
                  <wp:posOffset>-68580</wp:posOffset>
                </wp:positionH>
                <wp:positionV relativeFrom="paragraph">
                  <wp:posOffset>382995</wp:posOffset>
                </wp:positionV>
                <wp:extent cx="5894705" cy="892992"/>
                <wp:effectExtent l="0" t="0" r="10795" b="2159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705" cy="89299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ermStart w:id="630994841" w:edGrp="everyone" w:displacedByCustomXml="next"/>
                          <w:sdt>
                            <w:sdtPr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id w:val="-1857495212"/>
                              <w:placeholder>
                                <w:docPart w:val="4CC106E807744E2F848D24D4A18FB278"/>
                              </w:placeholder>
                              <w:showingPlcHdr/>
                              <w:text/>
                            </w:sdtPr>
                            <w:sdtEndPr/>
                            <w:sdtContent>
                              <w:p w14:paraId="327AABFE" w14:textId="77777777" w:rsidR="00574E0D" w:rsidRDefault="008E11BA" w:rsidP="00574E0D">
                                <w:pPr>
                                  <w:tabs>
                                    <w:tab w:val="left" w:pos="709"/>
                                    <w:tab w:val="left" w:pos="2268"/>
                                    <w:tab w:val="left" w:pos="5103"/>
                                  </w:tabs>
                                  <w:spacing w:line="360" w:lineRule="auto"/>
                                  <w:jc w:val="center"/>
                                  <w:rPr>
                                    <w:color w:val="000000" w:themeColor="text1"/>
                                    <w:sz w:val="14"/>
                                    <w:szCs w:val="14"/>
                                  </w:rPr>
                                </w:pPr>
                                <w:r w:rsidRPr="004F6D21"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  <w:permEnd w:id="630994841" w:displacedByCustomXml="prev"/>
                          <w:p w14:paraId="2724F722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50298E3F" w14:textId="77777777" w:rsidR="00574E0D" w:rsidRPr="002B66C4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6542D7E2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5060E080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2F9181D1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7C2DF74E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0A755703" w14:textId="77777777" w:rsidR="00574E0D" w:rsidRPr="002B66C4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5297C250" w14:textId="77777777" w:rsidR="00574E0D" w:rsidRPr="002B66C4" w:rsidRDefault="00574E0D" w:rsidP="00574E0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15536" id="Rechteck 5" o:spid="_x0000_s1026" style="position:absolute;margin-left:-5.4pt;margin-top:30.15pt;width:464.15pt;height:70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" filled="f" strokecolor="black [3213]" strokeweight=".5pt">
                <v:textbox>
                  <w:txbxContent>
                    <w:permStart w:id="630994841" w:edGrp="everyone" w:displacedByCustomXml="next"/>
                    <w:sdt>
                      <w:sdtPr>
                        <w:rPr>
                          <w:color w:val="000000" w:themeColor="text1"/>
                          <w:sz w:val="14"/>
                          <w:szCs w:val="14"/>
                        </w:rPr>
                        <w:id w:val="-1857495212"/>
                        <w:placeholder>
                          <w:docPart w:val="4CC106E807744E2F848D24D4A18FB278"/>
                        </w:placeholder>
                        <w:showingPlcHdr/>
                        <w:text/>
                      </w:sdtPr>
                      <w:sdtEndPr/>
                      <w:sdtContent>
                        <w:p w14:paraId="327AABFE" w14:textId="77777777" w:rsidR="00574E0D" w:rsidRDefault="008E11BA" w:rsidP="00574E0D">
                          <w:pPr>
                            <w:tabs>
                              <w:tab w:val="left" w:pos="709"/>
                              <w:tab w:val="left" w:pos="2268"/>
                              <w:tab w:val="left" w:pos="5103"/>
                            </w:tabs>
                            <w:spacing w:line="360" w:lineRule="auto"/>
                            <w:jc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4F6D21">
                            <w:rPr>
                              <w:rStyle w:val="Platzhaltertext"/>
                            </w:rPr>
                            <w:t>Klicken Sie hier, um Text einzugeben.</w:t>
                          </w:r>
                        </w:p>
                      </w:sdtContent>
                    </w:sdt>
                    <w:permEnd w:id="630994841" w:displacedByCustomXml="prev"/>
                    <w:p w14:paraId="2724F722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50298E3F" w14:textId="77777777" w:rsidR="00574E0D" w:rsidRPr="002B66C4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6542D7E2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5060E080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2F9181D1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7C2DF74E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0A755703" w14:textId="77777777" w:rsidR="00574E0D" w:rsidRPr="002B66C4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5297C250" w14:textId="77777777" w:rsidR="00574E0D" w:rsidRPr="002B66C4" w:rsidRDefault="00574E0D" w:rsidP="00574E0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3A30E3" w:rsidSect="00576DBB">
      <w:headerReference w:type="default" r:id="rId9"/>
      <w:footerReference w:type="default" r:id="rId10"/>
      <w:pgSz w:w="11906" w:h="16838" w:code="9"/>
      <w:pgMar w:top="1418" w:right="1418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4D18E" w14:textId="77777777" w:rsidR="00536426" w:rsidRDefault="00536426" w:rsidP="00071EDD">
      <w:pPr>
        <w:spacing w:after="0" w:line="240" w:lineRule="auto"/>
      </w:pPr>
      <w:r>
        <w:separator/>
      </w:r>
    </w:p>
  </w:endnote>
  <w:endnote w:type="continuationSeparator" w:id="0">
    <w:p w14:paraId="36287947" w14:textId="77777777" w:rsidR="00536426" w:rsidRDefault="00536426" w:rsidP="0007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D9F96" w14:textId="77777777" w:rsidR="00576DBB" w:rsidRPr="006E356B" w:rsidRDefault="004124D7" w:rsidP="00576DBB">
    <w:pPr>
      <w:pStyle w:val="Fuzeile"/>
      <w:rPr>
        <w:color w:val="A6A6A6" w:themeColor="background1" w:themeShade="A6"/>
        <w:sz w:val="14"/>
        <w:szCs w:val="14"/>
      </w:rPr>
    </w:pPr>
    <w:r>
      <w:rPr>
        <w:color w:val="A6A6A6" w:themeColor="background1" w:themeShade="A6"/>
        <w:sz w:val="14"/>
        <w:szCs w:val="14"/>
      </w:rPr>
      <w:t>AA</w:t>
    </w:r>
    <w:r w:rsidR="00492C92">
      <w:rPr>
        <w:color w:val="A6A6A6" w:themeColor="background1" w:themeShade="A6"/>
        <w:sz w:val="14"/>
        <w:szCs w:val="14"/>
      </w:rPr>
      <w:t>_</w:t>
    </w:r>
    <w:r w:rsidR="00576DBB">
      <w:rPr>
        <w:color w:val="A6A6A6" w:themeColor="background1" w:themeShade="A6"/>
        <w:sz w:val="14"/>
        <w:szCs w:val="14"/>
      </w:rPr>
      <w:t xml:space="preserve"> Qual</w:t>
    </w:r>
    <w:r w:rsidR="00574E0D">
      <w:rPr>
        <w:color w:val="A6A6A6" w:themeColor="background1" w:themeShade="A6"/>
        <w:sz w:val="14"/>
        <w:szCs w:val="14"/>
      </w:rPr>
      <w:t>ität</w:t>
    </w:r>
    <w:r w:rsidR="00576DBB">
      <w:rPr>
        <w:color w:val="A6A6A6" w:themeColor="background1" w:themeShade="A6"/>
        <w:sz w:val="14"/>
        <w:szCs w:val="14"/>
      </w:rPr>
      <w:t>ssicherung</w:t>
    </w:r>
  </w:p>
  <w:p w14:paraId="3C100E7E" w14:textId="77777777" w:rsidR="00576DBB" w:rsidRDefault="00576DBB">
    <w:pPr>
      <w:pStyle w:val="Fuzeile"/>
    </w:pPr>
  </w:p>
  <w:p w14:paraId="4F08B8D0" w14:textId="77777777" w:rsidR="004B3923" w:rsidRDefault="004B39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07AB6" w14:textId="77777777" w:rsidR="00536426" w:rsidRDefault="00536426" w:rsidP="00071EDD">
      <w:pPr>
        <w:spacing w:after="0" w:line="240" w:lineRule="auto"/>
      </w:pPr>
      <w:r>
        <w:separator/>
      </w:r>
    </w:p>
  </w:footnote>
  <w:footnote w:type="continuationSeparator" w:id="0">
    <w:p w14:paraId="58831E86" w14:textId="77777777" w:rsidR="00536426" w:rsidRDefault="00536426" w:rsidP="00071EDD">
      <w:pPr>
        <w:spacing w:after="0" w:line="240" w:lineRule="auto"/>
      </w:pPr>
      <w:r>
        <w:continuationSeparator/>
      </w:r>
    </w:p>
  </w:footnote>
  <w:footnote w:id="1">
    <w:p w14:paraId="513264EC" w14:textId="77777777" w:rsidR="00EB74E0" w:rsidRDefault="00EB74E0">
      <w:pPr>
        <w:pStyle w:val="Funotentext"/>
      </w:pPr>
      <w:r>
        <w:rPr>
          <w:rStyle w:val="Funotenzeichen"/>
        </w:rPr>
        <w:footnoteRef/>
      </w:r>
      <w:r>
        <w:t xml:space="preserve"> für ggf. weitere Mitglieder/Nachunternehmer ist eine Kopie dieses Vordruckes zu verwenden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73FA" w14:textId="4ACC37C0" w:rsidR="005414B4" w:rsidRDefault="006A409F">
    <w:pPr>
      <w:pStyle w:val="Kopfzeile"/>
    </w:pPr>
    <w:r>
      <w:t>EU</w:t>
    </w:r>
    <w:r w:rsidR="001B243A">
      <w:t>260603RX01</w:t>
    </w:r>
    <w:r w:rsidR="00C766EE">
      <w:tab/>
    </w:r>
    <w:r w:rsidR="00C766EE">
      <w:tab/>
    </w:r>
    <w:r w:rsidR="00C766EE">
      <w:rPr>
        <w:noProof/>
        <w:lang w:eastAsia="de-DE"/>
      </w:rPr>
      <w:drawing>
        <wp:inline distT="0" distB="0" distL="0" distR="0" wp14:anchorId="74943CBC" wp14:editId="75EAF127">
          <wp:extent cx="1428750" cy="483235"/>
          <wp:effectExtent l="0" t="0" r="0" b="0"/>
          <wp:docPr id="1" name="Bild 3" descr="HH_Logo_HHVA Schwar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 descr="HH_Logo_HHVA Schwarz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3B3D93" w14:textId="77777777" w:rsidR="00071EDD" w:rsidRDefault="00071E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91DB2"/>
    <w:multiLevelType w:val="hybridMultilevel"/>
    <w:tmpl w:val="336E8F02"/>
    <w:lvl w:ilvl="0" w:tplc="A93AB81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97036"/>
    <w:multiLevelType w:val="hybridMultilevel"/>
    <w:tmpl w:val="4880A9F4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07323133">
    <w:abstractNumId w:val="0"/>
  </w:num>
  <w:num w:numId="2" w16cid:durableId="1514487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2WAlRDin6Ki5LDhtb2j4Cmg/JCFJpVvatUGOjtNlQoyv1zUYlxl8xyfd9lDL0/iUXK6mU5yD2UA395+OM+y/Og==" w:salt="Wrm644l7ic1y540hzh+Y2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SO999929" w:val="1cbb2d45-3993-4453-9553-2ed0f4d246c7"/>
    <w:docVar w:name="dgnword-docGUID" w:val="{D734269E-A5ED-4D53-9ADC-C68025739898}"/>
    <w:docVar w:name="dgnword-eventsink" w:val="259811256"/>
  </w:docVars>
  <w:rsids>
    <w:rsidRoot w:val="004715EF"/>
    <w:rsid w:val="00016A66"/>
    <w:rsid w:val="000232CE"/>
    <w:rsid w:val="00071093"/>
    <w:rsid w:val="00071EDD"/>
    <w:rsid w:val="000736EC"/>
    <w:rsid w:val="00084319"/>
    <w:rsid w:val="000A0A43"/>
    <w:rsid w:val="00102A1A"/>
    <w:rsid w:val="0013290C"/>
    <w:rsid w:val="001B243A"/>
    <w:rsid w:val="001E4FA8"/>
    <w:rsid w:val="001F46B7"/>
    <w:rsid w:val="00292199"/>
    <w:rsid w:val="00300D0B"/>
    <w:rsid w:val="00325710"/>
    <w:rsid w:val="0033221C"/>
    <w:rsid w:val="00344A58"/>
    <w:rsid w:val="003960D6"/>
    <w:rsid w:val="003A30E3"/>
    <w:rsid w:val="003B3CC0"/>
    <w:rsid w:val="003D2C1C"/>
    <w:rsid w:val="004124D7"/>
    <w:rsid w:val="004259A7"/>
    <w:rsid w:val="00454E9F"/>
    <w:rsid w:val="004715EF"/>
    <w:rsid w:val="0048313F"/>
    <w:rsid w:val="00492C92"/>
    <w:rsid w:val="004A645B"/>
    <w:rsid w:val="004B3923"/>
    <w:rsid w:val="00536426"/>
    <w:rsid w:val="005414B4"/>
    <w:rsid w:val="005628AB"/>
    <w:rsid w:val="00574E0D"/>
    <w:rsid w:val="00576613"/>
    <w:rsid w:val="00576DBB"/>
    <w:rsid w:val="005D00AC"/>
    <w:rsid w:val="005F7855"/>
    <w:rsid w:val="006038C3"/>
    <w:rsid w:val="0067030E"/>
    <w:rsid w:val="0068629C"/>
    <w:rsid w:val="00693309"/>
    <w:rsid w:val="006A409F"/>
    <w:rsid w:val="006D085D"/>
    <w:rsid w:val="00706A1C"/>
    <w:rsid w:val="007176A9"/>
    <w:rsid w:val="0075445F"/>
    <w:rsid w:val="00773AD9"/>
    <w:rsid w:val="0083691E"/>
    <w:rsid w:val="00880D69"/>
    <w:rsid w:val="008D57DB"/>
    <w:rsid w:val="008E11BA"/>
    <w:rsid w:val="00904B82"/>
    <w:rsid w:val="00911391"/>
    <w:rsid w:val="009204DF"/>
    <w:rsid w:val="009417A8"/>
    <w:rsid w:val="009C7459"/>
    <w:rsid w:val="009D43C0"/>
    <w:rsid w:val="00A07BB4"/>
    <w:rsid w:val="00A577AA"/>
    <w:rsid w:val="00AD68D0"/>
    <w:rsid w:val="00AF6CAA"/>
    <w:rsid w:val="00AF7541"/>
    <w:rsid w:val="00B17C18"/>
    <w:rsid w:val="00BE00E7"/>
    <w:rsid w:val="00C06CE6"/>
    <w:rsid w:val="00C766EE"/>
    <w:rsid w:val="00CB5B4C"/>
    <w:rsid w:val="00D216AF"/>
    <w:rsid w:val="00DA4999"/>
    <w:rsid w:val="00E46C80"/>
    <w:rsid w:val="00E52898"/>
    <w:rsid w:val="00E91830"/>
    <w:rsid w:val="00EB6509"/>
    <w:rsid w:val="00EB74E0"/>
    <w:rsid w:val="00F14381"/>
    <w:rsid w:val="00F377DE"/>
    <w:rsid w:val="00F608BE"/>
    <w:rsid w:val="00F62E55"/>
    <w:rsid w:val="00F91659"/>
    <w:rsid w:val="00FA3DEE"/>
    <w:rsid w:val="00FF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316C4"/>
  <w15:docId w15:val="{AEE86B78-2997-4CED-B03D-25F410CD1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1EDD"/>
  </w:style>
  <w:style w:type="paragraph" w:styleId="Fuzeile">
    <w:name w:val="footer"/>
    <w:basedOn w:val="Standard"/>
    <w:link w:val="Fu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1E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1ED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1EDD"/>
    <w:pPr>
      <w:ind w:left="720"/>
      <w:contextualSpacing/>
    </w:pPr>
  </w:style>
  <w:style w:type="table" w:styleId="Tabellenraster">
    <w:name w:val="Table Grid"/>
    <w:basedOn w:val="NormaleTabelle"/>
    <w:uiPriority w:val="59"/>
    <w:rsid w:val="005D0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F1703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FF170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170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F1703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710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7109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7109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10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1093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0843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Bereiche\70_A_Admin\30_A1\10_Einkauf\00_Vorlagen\10_Dokumente%20neu\Qualit&#228;tssicherun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CC106E807744E2F848D24D4A18FB2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83862B-AEE2-4B9D-ADFA-9BF9402A88C7}"/>
      </w:docPartPr>
      <w:docPartBody>
        <w:p w:rsidR="00ED6F01" w:rsidRDefault="00ED6F01">
          <w:pPr>
            <w:pStyle w:val="4CC106E807744E2F848D24D4A18FB278"/>
          </w:pPr>
          <w:r w:rsidRPr="004F6D21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F01"/>
    <w:rsid w:val="000A0A43"/>
    <w:rsid w:val="00904B82"/>
    <w:rsid w:val="00E46C80"/>
    <w:rsid w:val="00EA528B"/>
    <w:rsid w:val="00ED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4CC106E807744E2F848D24D4A18FB278">
    <w:name w:val="4CC106E807744E2F848D24D4A18FB2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c15802c0-2f5b-49ab-a8c7-6f019b8c4be7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9EBD1-465F-4968-BAC9-72D316DE887C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850A31-EDC6-4DD6-BA82-67095B9D6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Qualitätssicherung</Template>
  <TotalTime>0</TotalTime>
  <Pages>1</Pages>
  <Words>110</Words>
  <Characters>699</Characters>
  <Application>Microsoft Office Word</Application>
  <DocSecurity>8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Gogolin Melanie (A1)</dc:creator>
  <cp:lastModifiedBy>Gogolin Melanie (HHVA E1)</cp:lastModifiedBy>
  <cp:revision>4</cp:revision>
  <cp:lastPrinted>2019-10-11T08:31:00Z</cp:lastPrinted>
  <dcterms:created xsi:type="dcterms:W3CDTF">2025-10-13T11:50:00Z</dcterms:created>
  <dcterms:modified xsi:type="dcterms:W3CDTF">2026-06-23T11:05:00Z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2025-10-13T11:50:52Z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0875b8da-34ca-4994-9bbb-5d79b078b046</vt:lpwstr>
  </property>
  <property fmtid="{D5CDD505-2E9C-101B-9397-08002B2CF9AE}" pid="8" name="MSIP_Label_6104447a-85ec-4482-b709-219fb68c1534_ContentBits">
    <vt:lpwstr>0</vt:lpwstr>
  </property>
  <property fmtid="{D5CDD505-2E9C-101B-9397-08002B2CF9AE}" pid="9" name="MSIP_Label_6104447a-85ec-4482-b709-219fb68c1534_Tag">
    <vt:lpwstr>10, 3, 0, 1</vt:lpwstr>
  </property>
</Properties>
</file>